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BF5E3" w14:textId="77777777" w:rsidR="0069356C" w:rsidRPr="008642EC" w:rsidRDefault="0069356C" w:rsidP="0069356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FC4DACF" w14:textId="77777777" w:rsidR="0069356C" w:rsidRPr="00992C7B" w:rsidRDefault="0069356C" w:rsidP="0069356C">
      <w:pPr>
        <w:pStyle w:val="BasicParagraph"/>
        <w:suppressAutoHyphens/>
        <w:spacing w:line="240" w:lineRule="auto"/>
        <w:rPr>
          <w:rFonts w:ascii="Times New Roman" w:hAnsi="Times New Roman" w:cs="Times New Roman"/>
          <w:b/>
          <w:bCs/>
          <w:color w:val="000000" w:themeColor="text1"/>
          <w:sz w:val="12"/>
          <w:szCs w:val="12"/>
        </w:rPr>
      </w:pPr>
    </w:p>
    <w:p w14:paraId="4E0B0CC4" w14:textId="77777777" w:rsidR="0069356C" w:rsidRPr="00582653" w:rsidRDefault="0069356C" w:rsidP="0069356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8F5A5AE" w14:textId="77777777" w:rsidR="0069356C" w:rsidRDefault="0069356C" w:rsidP="0069356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2E1BBF6" w14:textId="77777777" w:rsidR="0069356C" w:rsidRDefault="0069356C" w:rsidP="0069356C">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8F4853D" w14:textId="77777777" w:rsidR="0069356C" w:rsidRPr="00582653" w:rsidRDefault="0069356C" w:rsidP="0069356C">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E2CC5DC" wp14:editId="66AF364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7A849D4" w14:textId="6973F555" w:rsidR="0069356C" w:rsidRDefault="0069356C" w:rsidP="0069356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 Feedback review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E252D99" w14:textId="77777777" w:rsidR="0069356C" w:rsidRDefault="0069356C" w:rsidP="0069356C">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353096B" w14:textId="77777777" w:rsidR="0069356C" w:rsidRPr="00582653" w:rsidRDefault="0069356C" w:rsidP="0069356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39D289D" w14:textId="77777777" w:rsidR="0069356C" w:rsidRPr="00582653" w:rsidRDefault="0069356C" w:rsidP="0069356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F2BC13E" w14:textId="77777777" w:rsidR="0069356C" w:rsidRPr="008642EC" w:rsidRDefault="0069356C" w:rsidP="0069356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CA10F76" w14:textId="77777777" w:rsidR="0069356C" w:rsidRPr="008642EC" w:rsidRDefault="0069356C" w:rsidP="0069356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9DAF496" w14:textId="77777777" w:rsidR="0069356C" w:rsidRPr="00582653" w:rsidRDefault="0069356C" w:rsidP="0069356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FE60CB7" w14:textId="77777777" w:rsidR="0069356C" w:rsidRPr="008642EC" w:rsidRDefault="0069356C" w:rsidP="0069356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7828361" w14:textId="77777777" w:rsidR="0069356C" w:rsidRPr="008642EC" w:rsidRDefault="0069356C" w:rsidP="0069356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4F6CAE0" w14:textId="77777777" w:rsidR="0069356C" w:rsidRPr="00992C7B" w:rsidRDefault="0069356C" w:rsidP="0069356C">
      <w:pPr>
        <w:pStyle w:val="BasicParagraph"/>
        <w:suppressAutoHyphens/>
        <w:spacing w:line="240" w:lineRule="auto"/>
        <w:ind w:left="1440"/>
        <w:rPr>
          <w:rFonts w:ascii="Times New Roman" w:hAnsi="Times New Roman" w:cs="Times New Roman"/>
          <w:color w:val="000000" w:themeColor="text1"/>
          <w:sz w:val="12"/>
          <w:szCs w:val="12"/>
        </w:rPr>
      </w:pPr>
    </w:p>
    <w:p w14:paraId="7AD1B469" w14:textId="77777777" w:rsidR="0069356C" w:rsidRPr="00582653" w:rsidRDefault="0069356C" w:rsidP="0069356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A031375" w14:textId="77777777" w:rsidR="0069356C" w:rsidRDefault="0069356C" w:rsidP="0069356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30E5E53" w14:textId="77777777" w:rsidR="0069356C" w:rsidRPr="00992C7B" w:rsidRDefault="0069356C" w:rsidP="0069356C">
      <w:pPr>
        <w:pStyle w:val="BasicParagraph"/>
        <w:suppressAutoHyphens/>
        <w:spacing w:line="240" w:lineRule="auto"/>
        <w:ind w:left="1440"/>
        <w:rPr>
          <w:rFonts w:ascii="Times New Roman" w:hAnsi="Times New Roman" w:cs="Times New Roman"/>
          <w:color w:val="000000" w:themeColor="text1"/>
          <w:sz w:val="12"/>
          <w:szCs w:val="12"/>
        </w:rPr>
      </w:pPr>
    </w:p>
    <w:p w14:paraId="1945626F" w14:textId="77777777" w:rsidR="0069356C" w:rsidRDefault="0069356C" w:rsidP="0069356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5DDEC5B" w14:textId="77777777" w:rsidR="0069356C" w:rsidRPr="00B87FFB" w:rsidRDefault="0069356C" w:rsidP="0069356C">
      <w:pPr>
        <w:pStyle w:val="BasicParagraph"/>
        <w:suppressAutoHyphens/>
        <w:spacing w:line="240" w:lineRule="auto"/>
        <w:ind w:left="1440"/>
        <w:rPr>
          <w:rFonts w:ascii="Times New Roman" w:hAnsi="Times New Roman" w:cs="Times New Roman"/>
          <w:color w:val="000000" w:themeColor="text1"/>
          <w:sz w:val="10"/>
          <w:szCs w:val="10"/>
        </w:rPr>
      </w:pPr>
    </w:p>
    <w:p w14:paraId="7DC12317" w14:textId="77777777" w:rsidR="0069356C" w:rsidRDefault="0069356C" w:rsidP="0069356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56C26DC" w14:textId="77777777" w:rsidR="0069356C" w:rsidRPr="000B1EEC" w:rsidRDefault="0069356C" w:rsidP="0069356C">
      <w:pPr>
        <w:pStyle w:val="BasicParagraph"/>
        <w:suppressAutoHyphens/>
        <w:spacing w:line="240" w:lineRule="auto"/>
        <w:rPr>
          <w:rFonts w:ascii="Times New Roman" w:hAnsi="Times New Roman" w:cs="Times New Roman"/>
          <w:color w:val="000000" w:themeColor="text1"/>
          <w:sz w:val="10"/>
          <w:szCs w:val="10"/>
        </w:rPr>
      </w:pPr>
    </w:p>
    <w:p w14:paraId="6F2CD29E" w14:textId="34F92B36" w:rsidR="0069356C" w:rsidRDefault="0069356C" w:rsidP="0069356C">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3094B47B" w14:textId="1AB364C0" w:rsidR="00DA4845" w:rsidRDefault="00E71A31" w:rsidP="00204002">
      <w:pPr>
        <w:pStyle w:val="Heading1"/>
        <w:jc w:val="center"/>
      </w:pPr>
      <w:r>
        <w:lastRenderedPageBreak/>
        <w:t xml:space="preserve">MPower108 </w:t>
      </w:r>
      <w:r w:rsidR="00204002">
        <w:t>Feedback Review</w:t>
      </w:r>
    </w:p>
    <w:p w14:paraId="6D2D0A30" w14:textId="24237CA2" w:rsidR="00204002" w:rsidRDefault="00204002" w:rsidP="00204002">
      <w:pPr>
        <w:pStyle w:val="Caption"/>
      </w:pPr>
      <w:r>
        <w:t xml:space="preserve">Table </w:t>
      </w:r>
      <w:fldSimple w:instr=" SEQ Table \* ARABIC ">
        <w:r>
          <w:rPr>
            <w:noProof/>
          </w:rPr>
          <w:t>1</w:t>
        </w:r>
      </w:fldSimple>
      <w:r>
        <w:t>: Feedback review example</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273"/>
        <w:gridCol w:w="2033"/>
        <w:gridCol w:w="1313"/>
        <w:gridCol w:w="1850"/>
        <w:gridCol w:w="112"/>
        <w:gridCol w:w="1258"/>
        <w:gridCol w:w="2033"/>
        <w:gridCol w:w="1733"/>
        <w:gridCol w:w="1342"/>
      </w:tblGrid>
      <w:tr w:rsidR="00204002" w:rsidRPr="00F23CC1" w14:paraId="6581CBCA" w14:textId="77777777" w:rsidTr="008D1FE5">
        <w:trPr>
          <w:trHeight w:val="268"/>
          <w:tblHeader/>
        </w:trPr>
        <w:tc>
          <w:tcPr>
            <w:tcW w:w="6469" w:type="dxa"/>
            <w:gridSpan w:val="4"/>
            <w:shd w:val="clear" w:color="auto" w:fill="E6EAF6" w:themeFill="background1"/>
          </w:tcPr>
          <w:p w14:paraId="39342F45" w14:textId="77777777" w:rsidR="00204002" w:rsidRPr="007E10D0" w:rsidRDefault="00204002" w:rsidP="008D1FE5">
            <w:r>
              <w:t>Date:02/12/21</w:t>
            </w:r>
          </w:p>
        </w:tc>
        <w:tc>
          <w:tcPr>
            <w:tcW w:w="6478" w:type="dxa"/>
            <w:gridSpan w:val="5"/>
            <w:shd w:val="clear" w:color="auto" w:fill="E6EAF6" w:themeFill="background1"/>
          </w:tcPr>
          <w:p w14:paraId="22064495" w14:textId="77777777" w:rsidR="00204002" w:rsidRPr="007E10D0" w:rsidRDefault="00204002" w:rsidP="008D1FE5">
            <w:r>
              <w:t>Author: Rodney Cyan</w:t>
            </w:r>
          </w:p>
        </w:tc>
      </w:tr>
      <w:tr w:rsidR="00204002" w:rsidRPr="00F23CC1" w14:paraId="5B40A0F4" w14:textId="77777777" w:rsidTr="008D1FE5">
        <w:trPr>
          <w:trHeight w:val="528"/>
        </w:trPr>
        <w:tc>
          <w:tcPr>
            <w:tcW w:w="12947" w:type="dxa"/>
            <w:gridSpan w:val="9"/>
          </w:tcPr>
          <w:p w14:paraId="3F73DF0C" w14:textId="77777777" w:rsidR="00204002" w:rsidRPr="007E10D0" w:rsidRDefault="00204002" w:rsidP="008D1FE5">
            <w:pPr>
              <w:rPr>
                <w:bCs/>
              </w:rPr>
            </w:pPr>
            <w:r w:rsidRPr="007E10D0">
              <w:rPr>
                <w:bCs/>
              </w:rPr>
              <w:t>Grade all that apply 1 = poor, 3 = average, 5 = very good</w:t>
            </w:r>
          </w:p>
        </w:tc>
      </w:tr>
      <w:tr w:rsidR="00204002" w:rsidRPr="00F23CC1" w14:paraId="124F8CF2" w14:textId="77777777" w:rsidTr="008D1FE5">
        <w:trPr>
          <w:trHeight w:val="538"/>
        </w:trPr>
        <w:tc>
          <w:tcPr>
            <w:tcW w:w="12947" w:type="dxa"/>
            <w:gridSpan w:val="9"/>
          </w:tcPr>
          <w:p w14:paraId="596BA96C" w14:textId="77777777" w:rsidR="00204002" w:rsidRPr="00F23CC1" w:rsidRDefault="00204002" w:rsidP="008D1FE5">
            <w:r w:rsidRPr="00F23CC1">
              <w:t>Rate each task regarding the implementation of the new customer service software, in your day-to-day tasks?</w:t>
            </w:r>
          </w:p>
        </w:tc>
      </w:tr>
      <w:tr w:rsidR="00204002" w:rsidRPr="00F23CC1" w14:paraId="02106FD4" w14:textId="77777777" w:rsidTr="00204002">
        <w:trPr>
          <w:trHeight w:val="2654"/>
        </w:trPr>
        <w:tc>
          <w:tcPr>
            <w:tcW w:w="1273" w:type="dxa"/>
          </w:tcPr>
          <w:p w14:paraId="10DEEB4C" w14:textId="77777777" w:rsidR="00204002" w:rsidRPr="00F23CC1" w:rsidRDefault="00204002" w:rsidP="008D1FE5"/>
        </w:tc>
        <w:tc>
          <w:tcPr>
            <w:tcW w:w="2033" w:type="dxa"/>
          </w:tcPr>
          <w:p w14:paraId="52F56BBF" w14:textId="77777777" w:rsidR="00204002" w:rsidRPr="00F23CC1" w:rsidRDefault="00204002" w:rsidP="008D1FE5">
            <w:r w:rsidRPr="00F23CC1">
              <w:t>The implementation of the new software was seamless</w:t>
            </w:r>
          </w:p>
        </w:tc>
        <w:tc>
          <w:tcPr>
            <w:tcW w:w="1313" w:type="dxa"/>
          </w:tcPr>
          <w:p w14:paraId="2C334D83" w14:textId="77777777" w:rsidR="00204002" w:rsidRPr="00F23CC1" w:rsidRDefault="00204002" w:rsidP="008D1FE5">
            <w:r w:rsidRPr="00F23CC1">
              <w:t>Easy method of reporting customer service feedback</w:t>
            </w:r>
          </w:p>
        </w:tc>
        <w:tc>
          <w:tcPr>
            <w:tcW w:w="1962" w:type="dxa"/>
            <w:gridSpan w:val="2"/>
          </w:tcPr>
          <w:p w14:paraId="47316D3C" w14:textId="77777777" w:rsidR="00204002" w:rsidRPr="00F23CC1" w:rsidRDefault="00204002" w:rsidP="008D1FE5">
            <w:r w:rsidRPr="00F23CC1">
              <w:t>Quality reporting and documentation</w:t>
            </w:r>
          </w:p>
        </w:tc>
        <w:tc>
          <w:tcPr>
            <w:tcW w:w="1258" w:type="dxa"/>
          </w:tcPr>
          <w:p w14:paraId="4E387E0C" w14:textId="77777777" w:rsidR="00204002" w:rsidRPr="00F23CC1" w:rsidRDefault="00204002" w:rsidP="008D1FE5">
            <w:r w:rsidRPr="00F23CC1">
              <w:t>Software is easy to use and navigate</w:t>
            </w:r>
          </w:p>
        </w:tc>
        <w:tc>
          <w:tcPr>
            <w:tcW w:w="2033" w:type="dxa"/>
          </w:tcPr>
          <w:p w14:paraId="684877BC" w14:textId="77777777" w:rsidR="00204002" w:rsidRPr="00F23CC1" w:rsidRDefault="00204002" w:rsidP="008D1FE5">
            <w:r w:rsidRPr="00F23CC1">
              <w:t>Worker support during implementation of the new software and customer feedback methods</w:t>
            </w:r>
          </w:p>
        </w:tc>
        <w:tc>
          <w:tcPr>
            <w:tcW w:w="1733" w:type="dxa"/>
          </w:tcPr>
          <w:p w14:paraId="3F265E49" w14:textId="77777777" w:rsidR="00204002" w:rsidRPr="00F23CC1" w:rsidRDefault="00204002" w:rsidP="008D1FE5">
            <w:r w:rsidRPr="00F23CC1">
              <w:t>Training and professional development of the new software and customer feedback methods</w:t>
            </w:r>
          </w:p>
        </w:tc>
        <w:tc>
          <w:tcPr>
            <w:tcW w:w="1342" w:type="dxa"/>
          </w:tcPr>
          <w:p w14:paraId="3DFBDB14" w14:textId="77777777" w:rsidR="00204002" w:rsidRPr="00F23CC1" w:rsidRDefault="00204002" w:rsidP="008D1FE5">
            <w:r w:rsidRPr="00F23CC1">
              <w:t>Increased levels of meeting customer service needs</w:t>
            </w:r>
          </w:p>
        </w:tc>
      </w:tr>
      <w:tr w:rsidR="00204002" w:rsidRPr="00F23CC1" w14:paraId="05ABE640" w14:textId="77777777" w:rsidTr="00204002">
        <w:trPr>
          <w:trHeight w:val="1137"/>
        </w:trPr>
        <w:tc>
          <w:tcPr>
            <w:tcW w:w="1273" w:type="dxa"/>
          </w:tcPr>
          <w:p w14:paraId="4B9EB829" w14:textId="77777777" w:rsidR="00204002" w:rsidRPr="00F23CC1" w:rsidRDefault="00204002" w:rsidP="008D1FE5">
            <w:r w:rsidRPr="00F23CC1">
              <w:t>Team member 1</w:t>
            </w:r>
          </w:p>
        </w:tc>
        <w:tc>
          <w:tcPr>
            <w:tcW w:w="2033" w:type="dxa"/>
          </w:tcPr>
          <w:p w14:paraId="230BD3D1" w14:textId="77777777" w:rsidR="00204002" w:rsidRPr="00F23CC1" w:rsidRDefault="00204002" w:rsidP="008D1FE5">
            <w:r w:rsidRPr="00F23CC1">
              <w:t>1</w:t>
            </w:r>
          </w:p>
        </w:tc>
        <w:tc>
          <w:tcPr>
            <w:tcW w:w="1313" w:type="dxa"/>
          </w:tcPr>
          <w:p w14:paraId="17C9B805" w14:textId="77777777" w:rsidR="00204002" w:rsidRPr="00F23CC1" w:rsidRDefault="00204002" w:rsidP="008D1FE5">
            <w:r w:rsidRPr="00F23CC1">
              <w:t>3</w:t>
            </w:r>
          </w:p>
        </w:tc>
        <w:tc>
          <w:tcPr>
            <w:tcW w:w="1962" w:type="dxa"/>
            <w:gridSpan w:val="2"/>
          </w:tcPr>
          <w:p w14:paraId="30A5490C" w14:textId="77777777" w:rsidR="00204002" w:rsidRPr="00F23CC1" w:rsidRDefault="00204002" w:rsidP="008D1FE5">
            <w:r w:rsidRPr="00F23CC1">
              <w:t>5</w:t>
            </w:r>
          </w:p>
        </w:tc>
        <w:tc>
          <w:tcPr>
            <w:tcW w:w="1258" w:type="dxa"/>
          </w:tcPr>
          <w:p w14:paraId="4FF011CC" w14:textId="77777777" w:rsidR="00204002" w:rsidRPr="00F23CC1" w:rsidRDefault="00204002" w:rsidP="008D1FE5">
            <w:r w:rsidRPr="00F23CC1">
              <w:t>2</w:t>
            </w:r>
          </w:p>
        </w:tc>
        <w:tc>
          <w:tcPr>
            <w:tcW w:w="2033" w:type="dxa"/>
          </w:tcPr>
          <w:p w14:paraId="47E7A10A" w14:textId="77777777" w:rsidR="00204002" w:rsidRPr="00F23CC1" w:rsidRDefault="00204002" w:rsidP="008D1FE5">
            <w:r w:rsidRPr="00F23CC1">
              <w:t>3</w:t>
            </w:r>
          </w:p>
        </w:tc>
        <w:tc>
          <w:tcPr>
            <w:tcW w:w="1733" w:type="dxa"/>
          </w:tcPr>
          <w:p w14:paraId="1C19E5FC" w14:textId="77777777" w:rsidR="00204002" w:rsidRPr="00F23CC1" w:rsidRDefault="00204002" w:rsidP="008D1FE5">
            <w:r w:rsidRPr="00F23CC1">
              <w:t>2</w:t>
            </w:r>
          </w:p>
        </w:tc>
        <w:tc>
          <w:tcPr>
            <w:tcW w:w="1342" w:type="dxa"/>
          </w:tcPr>
          <w:p w14:paraId="2898B6DC" w14:textId="77777777" w:rsidR="00204002" w:rsidRPr="00F23CC1" w:rsidRDefault="00204002" w:rsidP="008D1FE5">
            <w:r w:rsidRPr="00F23CC1">
              <w:t>0</w:t>
            </w:r>
          </w:p>
        </w:tc>
      </w:tr>
      <w:tr w:rsidR="00204002" w:rsidRPr="00F23CC1" w14:paraId="2691924C" w14:textId="77777777" w:rsidTr="00204002">
        <w:trPr>
          <w:trHeight w:val="1137"/>
        </w:trPr>
        <w:tc>
          <w:tcPr>
            <w:tcW w:w="1273" w:type="dxa"/>
          </w:tcPr>
          <w:p w14:paraId="2EACCDF0" w14:textId="77777777" w:rsidR="00204002" w:rsidRPr="00F23CC1" w:rsidRDefault="00204002" w:rsidP="008D1FE5">
            <w:r w:rsidRPr="00F23CC1">
              <w:t>Team member 2</w:t>
            </w:r>
          </w:p>
        </w:tc>
        <w:tc>
          <w:tcPr>
            <w:tcW w:w="2033" w:type="dxa"/>
          </w:tcPr>
          <w:p w14:paraId="36653BDE" w14:textId="77777777" w:rsidR="00204002" w:rsidRPr="00F23CC1" w:rsidRDefault="00204002" w:rsidP="008D1FE5">
            <w:r w:rsidRPr="00F23CC1">
              <w:t>3</w:t>
            </w:r>
          </w:p>
        </w:tc>
        <w:tc>
          <w:tcPr>
            <w:tcW w:w="1313" w:type="dxa"/>
          </w:tcPr>
          <w:p w14:paraId="64B678A8" w14:textId="77777777" w:rsidR="00204002" w:rsidRPr="00F23CC1" w:rsidRDefault="00204002" w:rsidP="008D1FE5">
            <w:r w:rsidRPr="00F23CC1">
              <w:t>4</w:t>
            </w:r>
          </w:p>
        </w:tc>
        <w:tc>
          <w:tcPr>
            <w:tcW w:w="1962" w:type="dxa"/>
            <w:gridSpan w:val="2"/>
          </w:tcPr>
          <w:p w14:paraId="473FAA09" w14:textId="77777777" w:rsidR="00204002" w:rsidRPr="00F23CC1" w:rsidRDefault="00204002" w:rsidP="008D1FE5">
            <w:r w:rsidRPr="00F23CC1">
              <w:t>4</w:t>
            </w:r>
          </w:p>
        </w:tc>
        <w:tc>
          <w:tcPr>
            <w:tcW w:w="1258" w:type="dxa"/>
          </w:tcPr>
          <w:p w14:paraId="706AEF69" w14:textId="77777777" w:rsidR="00204002" w:rsidRPr="00F23CC1" w:rsidRDefault="00204002" w:rsidP="008D1FE5">
            <w:r w:rsidRPr="00F23CC1">
              <w:t>3</w:t>
            </w:r>
          </w:p>
        </w:tc>
        <w:tc>
          <w:tcPr>
            <w:tcW w:w="2033" w:type="dxa"/>
          </w:tcPr>
          <w:p w14:paraId="516F8EAC" w14:textId="77777777" w:rsidR="00204002" w:rsidRPr="00F23CC1" w:rsidRDefault="00204002" w:rsidP="008D1FE5">
            <w:r w:rsidRPr="00F23CC1">
              <w:t>3</w:t>
            </w:r>
          </w:p>
        </w:tc>
        <w:tc>
          <w:tcPr>
            <w:tcW w:w="1733" w:type="dxa"/>
          </w:tcPr>
          <w:p w14:paraId="3FC13C51" w14:textId="77777777" w:rsidR="00204002" w:rsidRPr="00F23CC1" w:rsidRDefault="00204002" w:rsidP="008D1FE5">
            <w:r w:rsidRPr="00F23CC1">
              <w:t>3</w:t>
            </w:r>
          </w:p>
        </w:tc>
        <w:tc>
          <w:tcPr>
            <w:tcW w:w="1342" w:type="dxa"/>
          </w:tcPr>
          <w:p w14:paraId="7333D57A" w14:textId="77777777" w:rsidR="00204002" w:rsidRPr="00F23CC1" w:rsidRDefault="00204002" w:rsidP="008D1FE5">
            <w:r w:rsidRPr="00F23CC1">
              <w:t>2</w:t>
            </w:r>
          </w:p>
        </w:tc>
      </w:tr>
      <w:tr w:rsidR="00204002" w:rsidRPr="00F23CC1" w14:paraId="6F5AF586" w14:textId="77777777" w:rsidTr="00204002">
        <w:trPr>
          <w:trHeight w:val="1137"/>
        </w:trPr>
        <w:tc>
          <w:tcPr>
            <w:tcW w:w="1273" w:type="dxa"/>
          </w:tcPr>
          <w:p w14:paraId="39A63385" w14:textId="77777777" w:rsidR="00204002" w:rsidRPr="00F23CC1" w:rsidRDefault="00204002" w:rsidP="008D1FE5">
            <w:r w:rsidRPr="00F23CC1">
              <w:t>Team member 3</w:t>
            </w:r>
          </w:p>
        </w:tc>
        <w:tc>
          <w:tcPr>
            <w:tcW w:w="2033" w:type="dxa"/>
          </w:tcPr>
          <w:p w14:paraId="38133ADA" w14:textId="77777777" w:rsidR="00204002" w:rsidRPr="00F23CC1" w:rsidRDefault="00204002" w:rsidP="008D1FE5">
            <w:r w:rsidRPr="00F23CC1">
              <w:t>2</w:t>
            </w:r>
          </w:p>
        </w:tc>
        <w:tc>
          <w:tcPr>
            <w:tcW w:w="1313" w:type="dxa"/>
          </w:tcPr>
          <w:p w14:paraId="54C58640" w14:textId="77777777" w:rsidR="00204002" w:rsidRPr="00F23CC1" w:rsidRDefault="00204002" w:rsidP="008D1FE5">
            <w:r w:rsidRPr="00F23CC1">
              <w:t>3</w:t>
            </w:r>
          </w:p>
        </w:tc>
        <w:tc>
          <w:tcPr>
            <w:tcW w:w="1962" w:type="dxa"/>
            <w:gridSpan w:val="2"/>
          </w:tcPr>
          <w:p w14:paraId="38BC22E9" w14:textId="77777777" w:rsidR="00204002" w:rsidRPr="00F23CC1" w:rsidRDefault="00204002" w:rsidP="008D1FE5">
            <w:r w:rsidRPr="00F23CC1">
              <w:t>5</w:t>
            </w:r>
          </w:p>
        </w:tc>
        <w:tc>
          <w:tcPr>
            <w:tcW w:w="1258" w:type="dxa"/>
          </w:tcPr>
          <w:p w14:paraId="2494206F" w14:textId="77777777" w:rsidR="00204002" w:rsidRPr="00F23CC1" w:rsidRDefault="00204002" w:rsidP="008D1FE5">
            <w:r w:rsidRPr="00F23CC1">
              <w:t>3</w:t>
            </w:r>
          </w:p>
        </w:tc>
        <w:tc>
          <w:tcPr>
            <w:tcW w:w="2033" w:type="dxa"/>
          </w:tcPr>
          <w:p w14:paraId="61AD095B" w14:textId="77777777" w:rsidR="00204002" w:rsidRPr="00F23CC1" w:rsidRDefault="00204002" w:rsidP="008D1FE5">
            <w:r w:rsidRPr="00F23CC1">
              <w:t>3</w:t>
            </w:r>
          </w:p>
        </w:tc>
        <w:tc>
          <w:tcPr>
            <w:tcW w:w="1733" w:type="dxa"/>
          </w:tcPr>
          <w:p w14:paraId="464CC964" w14:textId="77777777" w:rsidR="00204002" w:rsidRPr="00F23CC1" w:rsidRDefault="00204002" w:rsidP="008D1FE5">
            <w:r w:rsidRPr="00F23CC1">
              <w:t>3</w:t>
            </w:r>
          </w:p>
        </w:tc>
        <w:tc>
          <w:tcPr>
            <w:tcW w:w="1342" w:type="dxa"/>
          </w:tcPr>
          <w:p w14:paraId="0AD6D94C" w14:textId="77777777" w:rsidR="00204002" w:rsidRPr="00F23CC1" w:rsidRDefault="00204002" w:rsidP="008D1FE5">
            <w:r w:rsidRPr="00F23CC1">
              <w:t>2</w:t>
            </w:r>
          </w:p>
        </w:tc>
      </w:tr>
      <w:tr w:rsidR="00204002" w:rsidRPr="00F23CC1" w14:paraId="4B514F52" w14:textId="77777777" w:rsidTr="00204002">
        <w:trPr>
          <w:trHeight w:val="1137"/>
        </w:trPr>
        <w:tc>
          <w:tcPr>
            <w:tcW w:w="1273" w:type="dxa"/>
          </w:tcPr>
          <w:p w14:paraId="0F8A095F" w14:textId="77777777" w:rsidR="00204002" w:rsidRPr="00F23CC1" w:rsidRDefault="00204002" w:rsidP="008D1FE5">
            <w:r w:rsidRPr="00F23CC1">
              <w:lastRenderedPageBreak/>
              <w:t>Team member 4</w:t>
            </w:r>
          </w:p>
        </w:tc>
        <w:tc>
          <w:tcPr>
            <w:tcW w:w="2033" w:type="dxa"/>
          </w:tcPr>
          <w:p w14:paraId="3D96465F" w14:textId="77777777" w:rsidR="00204002" w:rsidRPr="00F23CC1" w:rsidRDefault="00204002" w:rsidP="008D1FE5">
            <w:r w:rsidRPr="00F23CC1">
              <w:t>4</w:t>
            </w:r>
          </w:p>
        </w:tc>
        <w:tc>
          <w:tcPr>
            <w:tcW w:w="1313" w:type="dxa"/>
          </w:tcPr>
          <w:p w14:paraId="49168194" w14:textId="77777777" w:rsidR="00204002" w:rsidRPr="00F23CC1" w:rsidRDefault="00204002" w:rsidP="008D1FE5">
            <w:r w:rsidRPr="00F23CC1">
              <w:t>3</w:t>
            </w:r>
          </w:p>
        </w:tc>
        <w:tc>
          <w:tcPr>
            <w:tcW w:w="1962" w:type="dxa"/>
            <w:gridSpan w:val="2"/>
          </w:tcPr>
          <w:p w14:paraId="7F75E726" w14:textId="77777777" w:rsidR="00204002" w:rsidRPr="00F23CC1" w:rsidRDefault="00204002" w:rsidP="008D1FE5">
            <w:r w:rsidRPr="00F23CC1">
              <w:t>4</w:t>
            </w:r>
          </w:p>
        </w:tc>
        <w:tc>
          <w:tcPr>
            <w:tcW w:w="1258" w:type="dxa"/>
          </w:tcPr>
          <w:p w14:paraId="69319B95" w14:textId="77777777" w:rsidR="00204002" w:rsidRPr="00F23CC1" w:rsidRDefault="00204002" w:rsidP="008D1FE5">
            <w:r w:rsidRPr="00F23CC1">
              <w:t>2</w:t>
            </w:r>
          </w:p>
        </w:tc>
        <w:tc>
          <w:tcPr>
            <w:tcW w:w="2033" w:type="dxa"/>
          </w:tcPr>
          <w:p w14:paraId="2F2A89DB" w14:textId="77777777" w:rsidR="00204002" w:rsidRPr="00F23CC1" w:rsidRDefault="00204002" w:rsidP="008D1FE5">
            <w:r w:rsidRPr="00F23CC1">
              <w:t>2</w:t>
            </w:r>
          </w:p>
        </w:tc>
        <w:tc>
          <w:tcPr>
            <w:tcW w:w="1733" w:type="dxa"/>
          </w:tcPr>
          <w:p w14:paraId="0DF77186" w14:textId="77777777" w:rsidR="00204002" w:rsidRPr="00F23CC1" w:rsidRDefault="00204002" w:rsidP="008D1FE5">
            <w:r w:rsidRPr="00F23CC1">
              <w:t>3</w:t>
            </w:r>
          </w:p>
        </w:tc>
        <w:tc>
          <w:tcPr>
            <w:tcW w:w="1342" w:type="dxa"/>
          </w:tcPr>
          <w:p w14:paraId="68CAE8C9" w14:textId="77777777" w:rsidR="00204002" w:rsidRPr="00F23CC1" w:rsidRDefault="00204002" w:rsidP="008D1FE5">
            <w:r w:rsidRPr="00F23CC1">
              <w:t>2</w:t>
            </w:r>
          </w:p>
        </w:tc>
      </w:tr>
      <w:tr w:rsidR="00204002" w:rsidRPr="00F23CC1" w14:paraId="29C3180E" w14:textId="77777777" w:rsidTr="00204002">
        <w:trPr>
          <w:trHeight w:val="838"/>
        </w:trPr>
        <w:tc>
          <w:tcPr>
            <w:tcW w:w="1273" w:type="dxa"/>
          </w:tcPr>
          <w:p w14:paraId="095CD0A3" w14:textId="77777777" w:rsidR="00204002" w:rsidRPr="00F23CC1" w:rsidRDefault="00204002" w:rsidP="008D1FE5">
            <w:r w:rsidRPr="00F23CC1">
              <w:t>Average response</w:t>
            </w:r>
          </w:p>
        </w:tc>
        <w:tc>
          <w:tcPr>
            <w:tcW w:w="2033" w:type="dxa"/>
          </w:tcPr>
          <w:p w14:paraId="48BCBA82" w14:textId="77777777" w:rsidR="00204002" w:rsidRPr="00F23CC1" w:rsidRDefault="00204002" w:rsidP="008D1FE5">
            <w:r w:rsidRPr="00F23CC1">
              <w:t>2.5</w:t>
            </w:r>
          </w:p>
        </w:tc>
        <w:tc>
          <w:tcPr>
            <w:tcW w:w="1313" w:type="dxa"/>
          </w:tcPr>
          <w:p w14:paraId="0B4BD709" w14:textId="77777777" w:rsidR="00204002" w:rsidRPr="00F23CC1" w:rsidRDefault="00204002" w:rsidP="008D1FE5">
            <w:r w:rsidRPr="00F23CC1">
              <w:t>3.25</w:t>
            </w:r>
          </w:p>
        </w:tc>
        <w:tc>
          <w:tcPr>
            <w:tcW w:w="1962" w:type="dxa"/>
            <w:gridSpan w:val="2"/>
          </w:tcPr>
          <w:p w14:paraId="77852485" w14:textId="77777777" w:rsidR="00204002" w:rsidRPr="00F23CC1" w:rsidRDefault="00204002" w:rsidP="008D1FE5">
            <w:r w:rsidRPr="00F23CC1">
              <w:t>4.5</w:t>
            </w:r>
          </w:p>
        </w:tc>
        <w:tc>
          <w:tcPr>
            <w:tcW w:w="1258" w:type="dxa"/>
          </w:tcPr>
          <w:p w14:paraId="49D7019F" w14:textId="77777777" w:rsidR="00204002" w:rsidRPr="00F23CC1" w:rsidRDefault="00204002" w:rsidP="008D1FE5">
            <w:r w:rsidRPr="00F23CC1">
              <w:t>2.5</w:t>
            </w:r>
          </w:p>
        </w:tc>
        <w:tc>
          <w:tcPr>
            <w:tcW w:w="2033" w:type="dxa"/>
          </w:tcPr>
          <w:p w14:paraId="5865FB9D" w14:textId="77777777" w:rsidR="00204002" w:rsidRPr="00F23CC1" w:rsidRDefault="00204002" w:rsidP="008D1FE5">
            <w:r w:rsidRPr="00F23CC1">
              <w:t>2.75</w:t>
            </w:r>
          </w:p>
        </w:tc>
        <w:tc>
          <w:tcPr>
            <w:tcW w:w="1733" w:type="dxa"/>
          </w:tcPr>
          <w:p w14:paraId="5B72A17B" w14:textId="77777777" w:rsidR="00204002" w:rsidRPr="00F23CC1" w:rsidRDefault="00204002" w:rsidP="008D1FE5">
            <w:r w:rsidRPr="00F23CC1">
              <w:t>2.75</w:t>
            </w:r>
          </w:p>
        </w:tc>
        <w:tc>
          <w:tcPr>
            <w:tcW w:w="1342" w:type="dxa"/>
          </w:tcPr>
          <w:p w14:paraId="57A9D7A7" w14:textId="77777777" w:rsidR="00204002" w:rsidRPr="00F23CC1" w:rsidRDefault="00204002" w:rsidP="008D1FE5">
            <w:r w:rsidRPr="00F23CC1">
              <w:t>1.5</w:t>
            </w:r>
          </w:p>
        </w:tc>
      </w:tr>
      <w:tr w:rsidR="00204002" w:rsidRPr="00F23CC1" w14:paraId="6A55796A" w14:textId="77777777" w:rsidTr="008D1FE5">
        <w:trPr>
          <w:trHeight w:val="2584"/>
        </w:trPr>
        <w:tc>
          <w:tcPr>
            <w:tcW w:w="12947" w:type="dxa"/>
            <w:gridSpan w:val="9"/>
          </w:tcPr>
          <w:p w14:paraId="3C7EAAA0" w14:textId="77777777" w:rsidR="00204002" w:rsidRPr="00F23CC1" w:rsidRDefault="00204002" w:rsidP="008D1FE5">
            <w:r w:rsidRPr="00F23CC1">
              <w:t>Please provide any comments and recommendations regarding the implementation of the new customer service software: Feedback common responses were that it was too early to tell if there had been any changes to customer service provision for Sydney MPower108 centre.</w:t>
            </w:r>
          </w:p>
          <w:p w14:paraId="62649849" w14:textId="77777777" w:rsidR="00204002" w:rsidRPr="00F23CC1" w:rsidRDefault="00204002" w:rsidP="008D1FE5">
            <w:r w:rsidRPr="00F23CC1">
              <w:t>Many felt the feedback asked for from customers was too extensive and time consuming for them to complete, suggestions included limiting the questions and asking for graded responses.</w:t>
            </w:r>
          </w:p>
          <w:p w14:paraId="48331265" w14:textId="77777777" w:rsidR="00204002" w:rsidRPr="00F23CC1" w:rsidRDefault="00204002" w:rsidP="008D1FE5">
            <w:r>
              <w:t>The final suggestion was to have someone available to assist staff when they have issues using the new program as it is automated and does not allow for specific or different responses.</w:t>
            </w:r>
          </w:p>
        </w:tc>
      </w:tr>
    </w:tbl>
    <w:p w14:paraId="625585F2" w14:textId="77777777" w:rsidR="00204002" w:rsidRPr="00204002" w:rsidRDefault="00204002" w:rsidP="00204002"/>
    <w:sectPr w:rsidR="00204002" w:rsidRPr="00204002" w:rsidSect="0069356C">
      <w:headerReference w:type="default" r:id="rId14"/>
      <w:footerReference w:type="default" r:id="rId15"/>
      <w:footerReference w:type="first" r:id="rId16"/>
      <w:pgSz w:w="16838" w:h="11906" w:orient="landscape"/>
      <w:pgMar w:top="1702"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54D41053" w:rsidR="000E53A8" w:rsidRPr="000E53A8" w:rsidRDefault="000E53A8" w:rsidP="007F59A1">
            <w:pPr>
              <w:pStyle w:val="Footer"/>
              <w:spacing w:after="100" w:afterAutospacing="1"/>
              <w:rPr>
                <w:sz w:val="18"/>
                <w:szCs w:val="18"/>
              </w:rPr>
            </w:pPr>
            <w:r w:rsidRPr="007F59A1">
              <w:rPr>
                <w:noProof/>
                <w:sz w:val="16"/>
                <w:szCs w:val="16"/>
              </w:rPr>
              <mc:AlternateContent>
                <mc:Choice Requires="wps">
                  <w:drawing>
                    <wp:anchor distT="0" distB="0" distL="114300" distR="114300" simplePos="0" relativeHeight="251662336" behindDoc="0" locked="0" layoutInCell="1" allowOverlap="1" wp14:anchorId="667B9147" wp14:editId="00ECE6D5">
                      <wp:simplePos x="0" y="0"/>
                      <wp:positionH relativeFrom="column">
                        <wp:posOffset>-1028065</wp:posOffset>
                      </wp:positionH>
                      <wp:positionV relativeFrom="paragraph">
                        <wp:posOffset>292735</wp:posOffset>
                      </wp:positionV>
                      <wp:extent cx="10817157"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817157"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4B1F5A" w14:textId="03531D1B" w:rsidR="007F59A1" w:rsidRPr="007F59A1" w:rsidRDefault="007F59A1" w:rsidP="007F59A1">
                                  <w:pPr>
                                    <w:spacing w:before="0" w:after="100" w:afterAutospacing="1"/>
                                    <w:ind w:left="1418"/>
                                    <w:rPr>
                                      <w:b/>
                                      <w:sz w:val="16"/>
                                      <w:szCs w:val="16"/>
                                    </w:rPr>
                                  </w:pPr>
                                  <w:r w:rsidRPr="007F59A1">
                                    <w:rPr>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7B9147" id="Rectangle 9" o:spid="_x0000_s1026" style="position:absolute;margin-left:-80.95pt;margin-top:23.05pt;width:851.75pt;height:3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" fillcolor="#85be00 [3205]" stroked="f" strokeweight="2pt">
                      <v:textbox>
                        <w:txbxContent>
                          <w:p w14:paraId="164B1F5A" w14:textId="03531D1B" w:rsidR="007F59A1" w:rsidRPr="007F59A1" w:rsidRDefault="007F59A1" w:rsidP="007F59A1">
                            <w:pPr>
                              <w:spacing w:before="0" w:after="100" w:afterAutospacing="1"/>
                              <w:ind w:left="1418"/>
                              <w:rPr>
                                <w:b/>
                                <w:sz w:val="16"/>
                                <w:szCs w:val="16"/>
                              </w:rPr>
                            </w:pPr>
                            <w:r w:rsidRPr="007F59A1">
                              <w:rPr>
                                <w:b/>
                                <w:sz w:val="16"/>
                                <w:szCs w:val="16"/>
                              </w:rPr>
                              <w:t>Assessment support document</w:t>
                            </w:r>
                          </w:p>
                        </w:txbxContent>
                      </v:textbox>
                    </v:rect>
                  </w:pict>
                </mc:Fallback>
              </mc:AlternateContent>
            </w:r>
            <w:r w:rsidR="007F59A1">
              <w:rPr>
                <w:sz w:val="16"/>
                <w:szCs w:val="16"/>
              </w:rPr>
              <w:t>MPower108 OP Feedback review</w:t>
            </w:r>
            <w:r w:rsidR="00B71CDA" w:rsidRPr="007F59A1">
              <w:rPr>
                <w:sz w:val="16"/>
                <w:szCs w:val="16"/>
              </w:rPr>
              <w:t xml:space="preserve"> </w:t>
            </w:r>
            <w:r w:rsidR="00B71CDA" w:rsidRPr="007F59A1">
              <w:rPr>
                <w:sz w:val="16"/>
                <w:szCs w:val="16"/>
              </w:rPr>
              <w:tab/>
            </w:r>
            <w:r w:rsidR="00B71CDA" w:rsidRPr="007F59A1">
              <w:rPr>
                <w:sz w:val="16"/>
                <w:szCs w:val="16"/>
              </w:rPr>
              <w:tab/>
            </w:r>
            <w:r w:rsidR="00B71CDA" w:rsidRPr="007F59A1">
              <w:rPr>
                <w:sz w:val="16"/>
                <w:szCs w:val="16"/>
              </w:rPr>
              <w:tab/>
            </w:r>
            <w:r w:rsidR="00B71CDA" w:rsidRPr="007F59A1">
              <w:rPr>
                <w:sz w:val="16"/>
                <w:szCs w:val="16"/>
              </w:rPr>
              <w:tab/>
            </w:r>
            <w:r w:rsidR="00B71CDA" w:rsidRPr="007F59A1">
              <w:rPr>
                <w:sz w:val="16"/>
                <w:szCs w:val="16"/>
              </w:rPr>
              <w:tab/>
            </w:r>
            <w:r w:rsidRPr="007F59A1">
              <w:rPr>
                <w:sz w:val="16"/>
                <w:szCs w:val="16"/>
              </w:rPr>
              <w:t xml:space="preserve">Page </w:t>
            </w:r>
            <w:r w:rsidRPr="007F59A1">
              <w:rPr>
                <w:b/>
                <w:bCs/>
                <w:sz w:val="16"/>
                <w:szCs w:val="16"/>
              </w:rPr>
              <w:fldChar w:fldCharType="begin"/>
            </w:r>
            <w:r w:rsidRPr="007F59A1">
              <w:rPr>
                <w:b/>
                <w:bCs/>
                <w:sz w:val="16"/>
                <w:szCs w:val="16"/>
              </w:rPr>
              <w:instrText xml:space="preserve"> PAGE </w:instrText>
            </w:r>
            <w:r w:rsidRPr="007F59A1">
              <w:rPr>
                <w:b/>
                <w:bCs/>
                <w:sz w:val="16"/>
                <w:szCs w:val="16"/>
              </w:rPr>
              <w:fldChar w:fldCharType="separate"/>
            </w:r>
            <w:r w:rsidRPr="007F59A1">
              <w:rPr>
                <w:b/>
                <w:bCs/>
                <w:noProof/>
                <w:sz w:val="16"/>
                <w:szCs w:val="16"/>
              </w:rPr>
              <w:t>2</w:t>
            </w:r>
            <w:r w:rsidRPr="007F59A1">
              <w:rPr>
                <w:b/>
                <w:bCs/>
                <w:sz w:val="16"/>
                <w:szCs w:val="16"/>
              </w:rPr>
              <w:fldChar w:fldCharType="end"/>
            </w:r>
            <w:r w:rsidRPr="007F59A1">
              <w:rPr>
                <w:sz w:val="16"/>
                <w:szCs w:val="16"/>
              </w:rPr>
              <w:t xml:space="preserve"> of </w:t>
            </w:r>
            <w:r w:rsidRPr="007F59A1">
              <w:rPr>
                <w:b/>
                <w:bCs/>
                <w:sz w:val="16"/>
                <w:szCs w:val="16"/>
              </w:rPr>
              <w:fldChar w:fldCharType="begin"/>
            </w:r>
            <w:r w:rsidRPr="007F59A1">
              <w:rPr>
                <w:b/>
                <w:bCs/>
                <w:sz w:val="16"/>
                <w:szCs w:val="16"/>
              </w:rPr>
              <w:instrText xml:space="preserve"> NUMPAGES  </w:instrText>
            </w:r>
            <w:r w:rsidRPr="007F59A1">
              <w:rPr>
                <w:b/>
                <w:bCs/>
                <w:sz w:val="16"/>
                <w:szCs w:val="16"/>
              </w:rPr>
              <w:fldChar w:fldCharType="separate"/>
            </w:r>
            <w:r w:rsidRPr="007F59A1">
              <w:rPr>
                <w:b/>
                <w:bCs/>
                <w:noProof/>
                <w:sz w:val="16"/>
                <w:szCs w:val="16"/>
              </w:rPr>
              <w:t>2</w:t>
            </w:r>
            <w:r w:rsidRPr="007F59A1">
              <w:rPr>
                <w:b/>
                <w:bCs/>
                <w:sz w:val="16"/>
                <w:szCs w:val="16"/>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74945BE2"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7E6804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Qmi+1PRJYsg1Mc" id="8jzSmmmP"/>
  </int:Manifest>
  <int:Observations>
    <int:Content id="8jzSmmmP">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4002"/>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356C"/>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10D0"/>
    <w:rsid w:val="007E4A71"/>
    <w:rsid w:val="007F59A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271D"/>
    <w:rsid w:val="009877FF"/>
    <w:rsid w:val="0099279B"/>
    <w:rsid w:val="009A7D5E"/>
    <w:rsid w:val="009B3032"/>
    <w:rsid w:val="009B7536"/>
    <w:rsid w:val="009E1E04"/>
    <w:rsid w:val="009F29E6"/>
    <w:rsid w:val="00A220EE"/>
    <w:rsid w:val="00A236A1"/>
    <w:rsid w:val="00A30062"/>
    <w:rsid w:val="00A51E59"/>
    <w:rsid w:val="00A65DC4"/>
    <w:rsid w:val="00A774CF"/>
    <w:rsid w:val="00A84D60"/>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1CDA"/>
    <w:rsid w:val="00B75C26"/>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07292"/>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1A31"/>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CC1"/>
    <w:rsid w:val="00F23DC8"/>
    <w:rsid w:val="00F41E09"/>
    <w:rsid w:val="00F4616C"/>
    <w:rsid w:val="00F65A30"/>
    <w:rsid w:val="00F87ACF"/>
    <w:rsid w:val="00F932EB"/>
    <w:rsid w:val="00F96C22"/>
    <w:rsid w:val="00FA4540"/>
    <w:rsid w:val="00FB7839"/>
    <w:rsid w:val="00FC2A3A"/>
    <w:rsid w:val="00FC484C"/>
    <w:rsid w:val="00FC7D77"/>
    <w:rsid w:val="00FD3F3B"/>
    <w:rsid w:val="00FD65A7"/>
    <w:rsid w:val="00FE1272"/>
    <w:rsid w:val="00FE1DF0"/>
    <w:rsid w:val="00FF5900"/>
    <w:rsid w:val="1E7F3D77"/>
    <w:rsid w:val="3E8578F0"/>
    <w:rsid w:val="66E5DE7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69356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9356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962515516afa429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8BFD9-FD60-4239-902B-DAC8F7D34B14}"/>
</file>

<file path=customXml/itemProps2.xml><?xml version="1.0" encoding="utf-8"?>
<ds:datastoreItem xmlns:ds="http://schemas.openxmlformats.org/officeDocument/2006/customXml" ds:itemID="{6AE2F2DE-6026-4EEC-B91E-D009710D7D16}">
  <ds:schemaRefs>
    <ds:schemaRef ds:uri="8d123187-21fe-47d9-bb38-a24fa2382a13"/>
    <ds:schemaRef ds:uri="http://schemas.microsoft.com/office/2006/documentManagement/types"/>
    <ds:schemaRef ds:uri="http://purl.org/dc/elements/1.1/"/>
    <ds:schemaRef ds:uri="http://purl.org/dc/dcmitype/"/>
    <ds:schemaRef ds:uri="http://purl.org/dc/terms/"/>
    <ds:schemaRef ds:uri="http://schemas.microsoft.com/office/2006/metadata/properties"/>
    <ds:schemaRef ds:uri="23712732-1a11-42b5-ab16-3cafd502a338"/>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0C102237-3D39-4758-B51D-C969D3293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6</TotalTime>
  <Pages>3</Pages>
  <Words>664</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 Feedback review</dc:title>
  <dc:subject/>
  <dc:creator>Bec Colwell</dc:creator>
  <cp:keywords>Assessment support document</cp:keywords>
  <dc:description/>
  <cp:lastModifiedBy>Sally Bush</cp:lastModifiedBy>
  <cp:revision>14</cp:revision>
  <dcterms:created xsi:type="dcterms:W3CDTF">2022-03-22T03:46:00Z</dcterms:created>
  <dcterms:modified xsi:type="dcterms:W3CDTF">2023-07-04T01:09:00Z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